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E7C" w:rsidRPr="00E37E6B" w:rsidRDefault="00522E7C" w:rsidP="00522E7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37E6B">
        <w:rPr>
          <w:rFonts w:ascii="Times New Roman" w:hAnsi="Times New Roman" w:cs="Times New Roman"/>
          <w:sz w:val="24"/>
          <w:szCs w:val="24"/>
          <w:u w:val="single"/>
        </w:rPr>
        <w:t>Thomas ROBARTSON</w:t>
      </w:r>
      <w:r w:rsidRPr="00E37E6B">
        <w:rPr>
          <w:rFonts w:ascii="Times New Roman" w:hAnsi="Times New Roman" w:cs="Times New Roman"/>
          <w:sz w:val="24"/>
          <w:szCs w:val="24"/>
        </w:rPr>
        <w:t xml:space="preserve">       (fl.1442)</w:t>
      </w:r>
    </w:p>
    <w:p w:rsidR="00522E7C" w:rsidRPr="00E37E6B" w:rsidRDefault="00522E7C" w:rsidP="00522E7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37E6B">
        <w:rPr>
          <w:rFonts w:ascii="Times New Roman" w:hAnsi="Times New Roman" w:cs="Times New Roman"/>
          <w:sz w:val="24"/>
          <w:szCs w:val="24"/>
        </w:rPr>
        <w:t>Rector of the church of St.Mary, East Bilney, Norfolk.</w:t>
      </w:r>
    </w:p>
    <w:p w:rsidR="00522E7C" w:rsidRPr="00E37E6B" w:rsidRDefault="00522E7C" w:rsidP="00522E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2E7C" w:rsidRPr="00E37E6B" w:rsidRDefault="00522E7C" w:rsidP="00522E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2E7C" w:rsidRPr="00E37E6B" w:rsidRDefault="00522E7C" w:rsidP="00522E7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37E6B">
        <w:rPr>
          <w:rFonts w:ascii="Times New Roman" w:hAnsi="Times New Roman" w:cs="Times New Roman"/>
          <w:sz w:val="24"/>
          <w:szCs w:val="24"/>
        </w:rPr>
        <w:t xml:space="preserve">   </w:t>
      </w:r>
      <w:r w:rsidRPr="00E37E6B">
        <w:rPr>
          <w:rFonts w:ascii="Times New Roman" w:hAnsi="Times New Roman" w:cs="Times New Roman"/>
          <w:sz w:val="24"/>
          <w:szCs w:val="24"/>
        </w:rPr>
        <w:tab/>
        <w:t>1442</w:t>
      </w:r>
      <w:r w:rsidRPr="00E37E6B">
        <w:rPr>
          <w:rFonts w:ascii="Times New Roman" w:hAnsi="Times New Roman" w:cs="Times New Roman"/>
          <w:sz w:val="24"/>
          <w:szCs w:val="24"/>
        </w:rPr>
        <w:tab/>
        <w:t>He became Rector.</w:t>
      </w:r>
    </w:p>
    <w:p w:rsidR="00522E7C" w:rsidRPr="00E37E6B" w:rsidRDefault="00522E7C" w:rsidP="00522E7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37E6B">
        <w:rPr>
          <w:rFonts w:ascii="Times New Roman" w:hAnsi="Times New Roman" w:cs="Times New Roman"/>
          <w:sz w:val="24"/>
          <w:szCs w:val="24"/>
        </w:rPr>
        <w:tab/>
      </w:r>
      <w:r w:rsidRPr="00E37E6B">
        <w:rPr>
          <w:rFonts w:ascii="Times New Roman" w:hAnsi="Times New Roman" w:cs="Times New Roman"/>
          <w:sz w:val="24"/>
          <w:szCs w:val="24"/>
        </w:rPr>
        <w:tab/>
        <w:t>(“An Essay Towards a Topographical History of the County of Norfolk”</w:t>
      </w:r>
    </w:p>
    <w:p w:rsidR="00522E7C" w:rsidRPr="00E37E6B" w:rsidRDefault="00522E7C" w:rsidP="00522E7C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E37E6B">
        <w:rPr>
          <w:rFonts w:ascii="Times New Roman" w:hAnsi="Times New Roman" w:cs="Times New Roman"/>
          <w:sz w:val="24"/>
          <w:szCs w:val="24"/>
        </w:rPr>
        <w:t>vol.9 pp.460-2  Francis Blomefield)</w:t>
      </w:r>
    </w:p>
    <w:p w:rsidR="00522E7C" w:rsidRPr="00E37E6B" w:rsidRDefault="00522E7C" w:rsidP="00522E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2E7C" w:rsidRPr="00E37E6B" w:rsidRDefault="00522E7C" w:rsidP="00522E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2E7C" w:rsidRPr="00E37E6B" w:rsidRDefault="00522E7C" w:rsidP="00522E7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37E6B">
        <w:rPr>
          <w:rFonts w:ascii="Times New Roman" w:hAnsi="Times New Roman" w:cs="Times New Roman"/>
          <w:sz w:val="24"/>
          <w:szCs w:val="24"/>
        </w:rPr>
        <w:t>14 August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E7C" w:rsidRDefault="00522E7C" w:rsidP="00564E3C">
      <w:pPr>
        <w:spacing w:after="0" w:line="240" w:lineRule="auto"/>
      </w:pPr>
      <w:r>
        <w:separator/>
      </w:r>
    </w:p>
  </w:endnote>
  <w:endnote w:type="continuationSeparator" w:id="0">
    <w:p w:rsidR="00522E7C" w:rsidRDefault="00522E7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22E7C">
      <w:rPr>
        <w:rFonts w:ascii="Times New Roman" w:hAnsi="Times New Roman" w:cs="Times New Roman"/>
        <w:noProof/>
        <w:sz w:val="24"/>
        <w:szCs w:val="24"/>
      </w:rPr>
      <w:t>27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E7C" w:rsidRDefault="00522E7C" w:rsidP="00564E3C">
      <w:pPr>
        <w:spacing w:after="0" w:line="240" w:lineRule="auto"/>
      </w:pPr>
      <w:r>
        <w:separator/>
      </w:r>
    </w:p>
  </w:footnote>
  <w:footnote w:type="continuationSeparator" w:id="0">
    <w:p w:rsidR="00522E7C" w:rsidRDefault="00522E7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E7C"/>
    <w:rsid w:val="00372DC6"/>
    <w:rsid w:val="00522E7C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730B6E-FBB2-4C3D-8626-5BE8EA568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2015-12-27T20:22:00Z</dcterms:created>
  <dcterms:modified xsi:type="dcterms:W3CDTF">2015-12-27T20:22:00Z</dcterms:modified>
</cp:coreProperties>
</file>